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5CA" w:rsidRPr="00094D71" w:rsidRDefault="003725CA" w:rsidP="00094D71">
      <w:pPr>
        <w:pStyle w:val="Title"/>
        <w:ind w:right="112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094D71">
        <w:rPr>
          <w:rFonts w:ascii="Times New Roman" w:hAnsi="Times New Roman" w:cs="Times New Roman"/>
          <w:sz w:val="28"/>
          <w:szCs w:val="28"/>
        </w:rPr>
        <w:t>АДМИНИСТРАЦИЯ САРГАТСКОГО МУНИЦИПАЛЬНОГО РАЙОНА</w:t>
      </w:r>
    </w:p>
    <w:p w:rsidR="003725CA" w:rsidRPr="00094D71" w:rsidRDefault="003725CA" w:rsidP="00094D71">
      <w:pPr>
        <w:suppressAutoHyphens w:val="0"/>
        <w:jc w:val="center"/>
        <w:rPr>
          <w:b/>
          <w:bCs/>
          <w:sz w:val="9"/>
          <w:szCs w:val="9"/>
          <w:lang w:eastAsia="ru-RU"/>
        </w:rPr>
      </w:pPr>
    </w:p>
    <w:p w:rsidR="003725CA" w:rsidRPr="00094D71" w:rsidRDefault="003725CA" w:rsidP="00094D71">
      <w:pPr>
        <w:suppressAutoHyphens w:val="0"/>
        <w:jc w:val="center"/>
        <w:rPr>
          <w:b/>
          <w:sz w:val="28"/>
          <w:szCs w:val="28"/>
          <w:lang w:eastAsia="ru-RU"/>
        </w:rPr>
      </w:pPr>
      <w:r w:rsidRPr="00094D71">
        <w:rPr>
          <w:b/>
          <w:sz w:val="28"/>
          <w:szCs w:val="28"/>
          <w:lang w:eastAsia="ru-RU"/>
        </w:rPr>
        <w:t>ОМСКОЙ ОБЛАСТИ</w:t>
      </w:r>
    </w:p>
    <w:p w:rsidR="003725CA" w:rsidRPr="00094D71" w:rsidRDefault="003725CA" w:rsidP="00094D71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3725CA" w:rsidRPr="00094D71" w:rsidRDefault="003725CA" w:rsidP="00094D71">
      <w:pPr>
        <w:suppressAutoHyphens w:val="0"/>
        <w:jc w:val="center"/>
        <w:rPr>
          <w:b/>
          <w:sz w:val="28"/>
          <w:szCs w:val="28"/>
          <w:lang w:eastAsia="ru-RU"/>
        </w:rPr>
      </w:pPr>
    </w:p>
    <w:p w:rsidR="003725CA" w:rsidRPr="00094D71" w:rsidRDefault="003725CA" w:rsidP="00094D71">
      <w:pPr>
        <w:suppressAutoHyphens w:val="0"/>
        <w:jc w:val="center"/>
        <w:rPr>
          <w:b/>
          <w:sz w:val="48"/>
          <w:szCs w:val="48"/>
          <w:lang w:eastAsia="ru-RU"/>
        </w:rPr>
      </w:pPr>
      <w:r w:rsidRPr="00094D71">
        <w:rPr>
          <w:b/>
          <w:sz w:val="48"/>
          <w:szCs w:val="48"/>
          <w:lang w:eastAsia="ru-RU"/>
        </w:rPr>
        <w:t>ПОСТАНОВЛЕНИЕ</w:t>
      </w:r>
    </w:p>
    <w:p w:rsidR="003725CA" w:rsidRPr="00094D71" w:rsidRDefault="003725CA" w:rsidP="00094D71">
      <w:pPr>
        <w:suppressAutoHyphens w:val="0"/>
        <w:jc w:val="center"/>
        <w:rPr>
          <w:b/>
          <w:bCs/>
          <w:sz w:val="26"/>
          <w:szCs w:val="26"/>
          <w:lang w:eastAsia="ru-RU"/>
        </w:rPr>
      </w:pPr>
    </w:p>
    <w:p w:rsidR="003725CA" w:rsidRPr="00094D71" w:rsidRDefault="003725CA" w:rsidP="00094D71">
      <w:pPr>
        <w:suppressAutoHyphens w:val="0"/>
        <w:jc w:val="center"/>
        <w:rPr>
          <w:sz w:val="28"/>
          <w:szCs w:val="24"/>
          <w:lang w:eastAsia="ru-RU"/>
        </w:rPr>
      </w:pPr>
      <w:r>
        <w:rPr>
          <w:sz w:val="28"/>
          <w:szCs w:val="24"/>
          <w:lang w:eastAsia="ru-RU"/>
        </w:rPr>
        <w:t xml:space="preserve">05.08.2020   </w:t>
      </w:r>
      <w:r w:rsidRPr="00094D71">
        <w:rPr>
          <w:sz w:val="28"/>
          <w:szCs w:val="24"/>
          <w:lang w:eastAsia="ru-RU"/>
        </w:rPr>
        <w:t xml:space="preserve">                                                                         № </w:t>
      </w:r>
      <w:r>
        <w:rPr>
          <w:sz w:val="28"/>
          <w:szCs w:val="24"/>
          <w:lang w:eastAsia="ru-RU"/>
        </w:rPr>
        <w:t>217-п</w:t>
      </w:r>
    </w:p>
    <w:p w:rsidR="003725CA" w:rsidRPr="00094D71" w:rsidRDefault="003725CA" w:rsidP="00094D71">
      <w:pPr>
        <w:suppressAutoHyphens w:val="0"/>
        <w:jc w:val="center"/>
        <w:rPr>
          <w:sz w:val="9"/>
          <w:szCs w:val="9"/>
          <w:lang w:eastAsia="ru-RU"/>
        </w:rPr>
      </w:pPr>
    </w:p>
    <w:p w:rsidR="003725CA" w:rsidRPr="00094D71" w:rsidRDefault="003725CA" w:rsidP="00094D71">
      <w:pPr>
        <w:suppressAutoHyphens w:val="0"/>
        <w:jc w:val="center"/>
        <w:rPr>
          <w:sz w:val="28"/>
          <w:szCs w:val="28"/>
          <w:lang w:eastAsia="ru-RU"/>
        </w:rPr>
      </w:pPr>
      <w:r w:rsidRPr="00094D71">
        <w:rPr>
          <w:sz w:val="28"/>
          <w:szCs w:val="28"/>
          <w:lang w:eastAsia="ru-RU"/>
        </w:rPr>
        <w:t>р.п. Саргатское</w:t>
      </w:r>
    </w:p>
    <w:p w:rsidR="003725CA" w:rsidRPr="00094D71" w:rsidRDefault="003725CA">
      <w:pPr>
        <w:pStyle w:val="ConsPlusTitle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094D71" w:rsidRDefault="003725CA" w:rsidP="00094D71">
      <w:pPr>
        <w:pStyle w:val="ConsPlusTitle"/>
        <w:ind w:right="4134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4D71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 уведомления муниципальными служащими Администрации Саргатского муниципального района Омской области представителя нанимателя (работодателя) о намерении выполнять иную оплачиваемую работу </w:t>
      </w:r>
    </w:p>
    <w:p w:rsidR="003725CA" w:rsidRPr="00094D71" w:rsidRDefault="003725CA" w:rsidP="00094D71">
      <w:pPr>
        <w:pStyle w:val="ConsPlusNormal"/>
        <w:ind w:right="4494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Руководствуясь Федеральным </w:t>
      </w:r>
      <w:hyperlink r:id="rId4" w:history="1">
        <w:r w:rsidRPr="00CF790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02.03.2007 № 25-ФЗ «</w:t>
      </w:r>
      <w:r w:rsidRPr="00CF790C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CF790C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5" w:history="1">
        <w:r w:rsidRPr="00CF790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25.12.2008 № 273-ФЗ «О противодействии коррупции»</w:t>
      </w:r>
      <w:r w:rsidRPr="00CF790C">
        <w:rPr>
          <w:rFonts w:ascii="Times New Roman" w:hAnsi="Times New Roman" w:cs="Times New Roman"/>
          <w:sz w:val="28"/>
          <w:szCs w:val="28"/>
        </w:rPr>
        <w:t xml:space="preserve">, </w:t>
      </w:r>
      <w:hyperlink r:id="rId6" w:history="1">
        <w:r w:rsidRPr="00CF790C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F790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 </w:t>
      </w:r>
    </w:p>
    <w:p w:rsidR="003725CA" w:rsidRDefault="00372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 w:rsidP="00094D7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ПОСТАНОВЛЯЮ</w:t>
      </w:r>
      <w:r w:rsidRPr="00CF790C">
        <w:rPr>
          <w:rFonts w:ascii="Times New Roman" w:hAnsi="Times New Roman" w:cs="Times New Roman"/>
          <w:sz w:val="28"/>
          <w:szCs w:val="28"/>
        </w:rPr>
        <w:t>:</w:t>
      </w:r>
    </w:p>
    <w:p w:rsidR="003725CA" w:rsidRPr="00CF790C" w:rsidRDefault="003725CA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4" w:history="1">
        <w:r w:rsidRPr="00CF790C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CF790C">
        <w:rPr>
          <w:rFonts w:ascii="Times New Roman" w:hAnsi="Times New Roman" w:cs="Times New Roman"/>
          <w:sz w:val="28"/>
          <w:szCs w:val="28"/>
        </w:rPr>
        <w:t xml:space="preserve"> уведомления 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служащими Администрации 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представителя нанимателя о намерении выполнять иную оплачиваемую работу (о выполнении иной оплачиваемой работы) (далее - уведомление) согласно приложению к настоящему постановлению.</w:t>
      </w:r>
    </w:p>
    <w:p w:rsidR="003725CA" w:rsidRPr="00CF790C" w:rsidRDefault="003725CA" w:rsidP="00CF7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2. Руководителям структурных подразделений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ознакомить под</w:t>
      </w:r>
      <w:r>
        <w:rPr>
          <w:rFonts w:ascii="Times New Roman" w:hAnsi="Times New Roman" w:cs="Times New Roman"/>
          <w:sz w:val="28"/>
          <w:szCs w:val="28"/>
        </w:rPr>
        <w:t xml:space="preserve"> роспись муниципальных служащих</w:t>
      </w:r>
      <w:r w:rsidRPr="00CF790C">
        <w:rPr>
          <w:rFonts w:ascii="Times New Roman" w:hAnsi="Times New Roman" w:cs="Times New Roman"/>
          <w:sz w:val="28"/>
          <w:szCs w:val="28"/>
        </w:rPr>
        <w:t xml:space="preserve"> работающих в соответствующих структурных подразделениях, с </w:t>
      </w:r>
      <w:hyperlink w:anchor="P34" w:history="1">
        <w:r w:rsidRPr="00CF790C">
          <w:rPr>
            <w:rFonts w:ascii="Times New Roman" w:hAnsi="Times New Roman" w:cs="Times New Roman"/>
            <w:sz w:val="28"/>
            <w:szCs w:val="28"/>
          </w:rPr>
          <w:t>Порядком</w:t>
        </w:r>
      </w:hyperlink>
      <w:r w:rsidRPr="00CF790C">
        <w:rPr>
          <w:rFonts w:ascii="Times New Roman" w:hAnsi="Times New Roman" w:cs="Times New Roman"/>
          <w:sz w:val="28"/>
          <w:szCs w:val="28"/>
        </w:rPr>
        <w:t>, утвержденным настоящим постановлением.</w:t>
      </w:r>
    </w:p>
    <w:p w:rsidR="003725CA" w:rsidRDefault="003725CA" w:rsidP="00CF7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3. </w:t>
      </w:r>
      <w:r w:rsidRPr="00094D71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«Саргатский вестник» и разместить в информационно-телекоммуникационной сети Интернет на сайте </w:t>
      </w:r>
      <w:hyperlink r:id="rId7" w:history="1">
        <w:r w:rsidRPr="00094D71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www.sargat.omskportal.ru</w:t>
        </w:r>
      </w:hyperlink>
      <w:r w:rsidRPr="00094D7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725CA" w:rsidRPr="00CF790C" w:rsidRDefault="003725CA" w:rsidP="00CF790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</w:t>
      </w:r>
      <w:r w:rsidRPr="00CF790C">
        <w:rPr>
          <w:rFonts w:ascii="Times New Roman" w:hAnsi="Times New Roman" w:cs="Times New Roman"/>
          <w:sz w:val="28"/>
          <w:szCs w:val="28"/>
        </w:rPr>
        <w:t xml:space="preserve">исполнением настоящего постановления возложить на </w:t>
      </w:r>
      <w:r>
        <w:rPr>
          <w:rFonts w:ascii="Times New Roman" w:hAnsi="Times New Roman" w:cs="Times New Roman"/>
          <w:sz w:val="28"/>
          <w:szCs w:val="28"/>
        </w:rPr>
        <w:t>управляющего делами Администрации Саргатского муниципального района Омской области И.В. Овчинникову.</w:t>
      </w:r>
    </w:p>
    <w:p w:rsidR="003725CA" w:rsidRDefault="003725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</w:p>
    <w:p w:rsidR="003725CA" w:rsidRPr="00CF790C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                                                             В.В. Хохлов</w:t>
      </w:r>
    </w:p>
    <w:p w:rsidR="003725CA" w:rsidRPr="00FD5BA9" w:rsidRDefault="003725CA" w:rsidP="00094D71">
      <w:pPr>
        <w:ind w:left="5400"/>
        <w:jc w:val="right"/>
        <w:rPr>
          <w:sz w:val="24"/>
        </w:rPr>
      </w:pPr>
      <w:r>
        <w:rPr>
          <w:sz w:val="24"/>
        </w:rPr>
        <w:t xml:space="preserve">Приложение </w:t>
      </w:r>
    </w:p>
    <w:p w:rsidR="003725CA" w:rsidRPr="00FD5BA9" w:rsidRDefault="003725CA" w:rsidP="00094D71">
      <w:pPr>
        <w:ind w:left="5400"/>
        <w:jc w:val="both"/>
        <w:rPr>
          <w:sz w:val="24"/>
        </w:rPr>
      </w:pPr>
      <w:r w:rsidRPr="00FD5BA9">
        <w:rPr>
          <w:sz w:val="24"/>
        </w:rPr>
        <w:t>к     постановлению    Администрации</w:t>
      </w:r>
    </w:p>
    <w:p w:rsidR="003725CA" w:rsidRPr="00FD5BA9" w:rsidRDefault="003725CA" w:rsidP="00094D71">
      <w:pPr>
        <w:ind w:left="5400"/>
        <w:jc w:val="both"/>
        <w:rPr>
          <w:sz w:val="24"/>
        </w:rPr>
      </w:pPr>
      <w:r w:rsidRPr="00FD5BA9">
        <w:rPr>
          <w:sz w:val="24"/>
        </w:rPr>
        <w:t>Саргатского муниципального  района Омской                                      области</w:t>
      </w:r>
    </w:p>
    <w:p w:rsidR="003725CA" w:rsidRPr="00FD5BA9" w:rsidRDefault="003725CA" w:rsidP="00094D71">
      <w:pPr>
        <w:ind w:left="5400"/>
        <w:jc w:val="both"/>
        <w:rPr>
          <w:sz w:val="24"/>
        </w:rPr>
      </w:pPr>
      <w:r>
        <w:rPr>
          <w:sz w:val="24"/>
        </w:rPr>
        <w:t>о</w:t>
      </w:r>
      <w:r w:rsidRPr="00FD5BA9">
        <w:rPr>
          <w:sz w:val="24"/>
        </w:rPr>
        <w:t>т</w:t>
      </w:r>
      <w:r>
        <w:rPr>
          <w:sz w:val="24"/>
        </w:rPr>
        <w:t xml:space="preserve"> 05.08.</w:t>
      </w:r>
      <w:r w:rsidRPr="00FD5BA9">
        <w:rPr>
          <w:sz w:val="24"/>
        </w:rPr>
        <w:t>20</w:t>
      </w:r>
      <w:r>
        <w:rPr>
          <w:sz w:val="24"/>
        </w:rPr>
        <w:t>20</w:t>
      </w:r>
      <w:r w:rsidRPr="00FD5BA9">
        <w:rPr>
          <w:sz w:val="24"/>
        </w:rPr>
        <w:t xml:space="preserve"> №</w:t>
      </w:r>
      <w:r>
        <w:rPr>
          <w:sz w:val="24"/>
        </w:rPr>
        <w:t xml:space="preserve"> 217-п</w:t>
      </w:r>
    </w:p>
    <w:p w:rsidR="003725CA" w:rsidRDefault="003725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094D71" w:rsidRDefault="003725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4"/>
      <w:bookmarkEnd w:id="0"/>
      <w:r w:rsidRPr="00094D7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725CA" w:rsidRPr="00094D71" w:rsidRDefault="003725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D71">
        <w:rPr>
          <w:rFonts w:ascii="Times New Roman" w:hAnsi="Times New Roman" w:cs="Times New Roman"/>
          <w:b w:val="0"/>
          <w:sz w:val="28"/>
          <w:szCs w:val="28"/>
        </w:rPr>
        <w:t>уведомления муниципальными служащими Администрации Саргатского муниципального района Омской области представителя</w:t>
      </w:r>
    </w:p>
    <w:p w:rsidR="003725CA" w:rsidRPr="00094D71" w:rsidRDefault="003725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D71">
        <w:rPr>
          <w:rFonts w:ascii="Times New Roman" w:hAnsi="Times New Roman" w:cs="Times New Roman"/>
          <w:b w:val="0"/>
          <w:sz w:val="28"/>
          <w:szCs w:val="28"/>
        </w:rPr>
        <w:t xml:space="preserve">нанимателя (работодателя) о намерении выполнять </w:t>
      </w:r>
    </w:p>
    <w:p w:rsidR="003725CA" w:rsidRPr="00094D71" w:rsidRDefault="003725C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94D71">
        <w:rPr>
          <w:rFonts w:ascii="Times New Roman" w:hAnsi="Times New Roman" w:cs="Times New Roman"/>
          <w:b w:val="0"/>
          <w:sz w:val="28"/>
          <w:szCs w:val="28"/>
        </w:rPr>
        <w:t>иную оплачиваемую работу</w:t>
      </w:r>
    </w:p>
    <w:p w:rsidR="003725CA" w:rsidRPr="00094D71" w:rsidRDefault="003725C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уведомления муниципальными служащими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(далее - муниципальные служащие) представителя нанимателя о намерении выполнять иную оплачиваемую работу.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2. Муниципальные служащие письменно уведомляют представителя нанимателя о намерении выполнять иную оплачиваемую работу до начала ее выполнения.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Вновь назначенные муниципальные служащие, осуществляющие иную оплачиваемую работу на день назначения на должность муниципальной службы, уведомляют представителя нанимателя о выполнении иной оплачиваемой работы в день назначения на должность муниципальной службы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70" w:history="1">
        <w:r w:rsidRPr="00B93389">
          <w:rPr>
            <w:rFonts w:ascii="Times New Roman" w:hAnsi="Times New Roman" w:cs="Times New Roman"/>
            <w:sz w:val="28"/>
            <w:szCs w:val="28"/>
          </w:rPr>
          <w:t>Уведомление</w:t>
        </w:r>
      </w:hyperlink>
      <w:r w:rsidRPr="00CF790C">
        <w:rPr>
          <w:rFonts w:ascii="Times New Roman" w:hAnsi="Times New Roman" w:cs="Times New Roman"/>
          <w:sz w:val="28"/>
          <w:szCs w:val="28"/>
        </w:rPr>
        <w:t xml:space="preserve"> о намерении выполнять иную оплачиваемую работу (далее - уведомление) подается по форм</w:t>
      </w:r>
      <w:r>
        <w:rPr>
          <w:rFonts w:ascii="Times New Roman" w:hAnsi="Times New Roman" w:cs="Times New Roman"/>
          <w:sz w:val="28"/>
          <w:szCs w:val="28"/>
        </w:rPr>
        <w:t>е в соответствии с приложением №</w:t>
      </w:r>
      <w:r w:rsidRPr="00CF790C">
        <w:rPr>
          <w:rFonts w:ascii="Times New Roman" w:hAnsi="Times New Roman" w:cs="Times New Roman"/>
          <w:sz w:val="28"/>
          <w:szCs w:val="28"/>
        </w:rPr>
        <w:t xml:space="preserve"> 1 к настоящему Порядку.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4. К уведомлению прикладывается копия документа, в соответствии с которым будет выполняться иная оплачиваемая работа (трудовой договор по совместительству, гражданско-правовой договор (авторский договор, договор возмездного оказания услуг и т.п.).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5. Регистрация уведомлений осуществляется </w:t>
      </w:r>
      <w:r>
        <w:rPr>
          <w:rFonts w:ascii="Times New Roman" w:hAnsi="Times New Roman" w:cs="Times New Roman"/>
          <w:sz w:val="28"/>
          <w:szCs w:val="28"/>
        </w:rPr>
        <w:t>инспектором по кадрам организационно-кадрового сектора</w:t>
      </w:r>
      <w:r w:rsidRPr="00CF790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 </w:t>
      </w:r>
      <w:r>
        <w:rPr>
          <w:rFonts w:ascii="Times New Roman" w:hAnsi="Times New Roman" w:cs="Times New Roman"/>
          <w:sz w:val="28"/>
          <w:szCs w:val="28"/>
        </w:rPr>
        <w:t>(далее – инспектор по кадрам)</w:t>
      </w:r>
      <w:r w:rsidRPr="00CF790C">
        <w:rPr>
          <w:rFonts w:ascii="Times New Roman" w:hAnsi="Times New Roman" w:cs="Times New Roman"/>
          <w:sz w:val="28"/>
          <w:szCs w:val="28"/>
        </w:rPr>
        <w:t xml:space="preserve">в день его поступления в </w:t>
      </w:r>
      <w:hyperlink w:anchor="P153" w:history="1">
        <w:r w:rsidRPr="00B93389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CF790C">
        <w:rPr>
          <w:rFonts w:ascii="Times New Roman" w:hAnsi="Times New Roman" w:cs="Times New Roman"/>
          <w:sz w:val="28"/>
          <w:szCs w:val="28"/>
        </w:rPr>
        <w:t xml:space="preserve"> регистрации уведомлени</w:t>
      </w:r>
      <w:r>
        <w:rPr>
          <w:rFonts w:ascii="Times New Roman" w:hAnsi="Times New Roman" w:cs="Times New Roman"/>
          <w:sz w:val="28"/>
          <w:szCs w:val="28"/>
        </w:rPr>
        <w:t>й по форме согласно приложению №</w:t>
      </w:r>
      <w:r w:rsidRPr="00CF790C">
        <w:rPr>
          <w:rFonts w:ascii="Times New Roman" w:hAnsi="Times New Roman" w:cs="Times New Roman"/>
          <w:sz w:val="28"/>
          <w:szCs w:val="28"/>
        </w:rPr>
        <w:t xml:space="preserve"> 2 к настоящему Порядку.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С даты регистрации уведомления муниципальный служащий считается исполнившим обязанность по уведомлению представителя нанимателя о намерении выполнять иную оплачиваемую работу.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Инспектор по кадрам  </w:t>
      </w:r>
      <w:r w:rsidRPr="00CF790C">
        <w:rPr>
          <w:rFonts w:ascii="Times New Roman" w:hAnsi="Times New Roman" w:cs="Times New Roman"/>
          <w:sz w:val="28"/>
          <w:szCs w:val="28"/>
        </w:rPr>
        <w:t>в срок не позднее одного рабочего дня, следующего за днем регистрации уведомления, направляет данное уведомление представителю нанимателя муниципального служащего.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В случае если у </w:t>
      </w:r>
      <w:r>
        <w:rPr>
          <w:rFonts w:ascii="Times New Roman" w:hAnsi="Times New Roman" w:cs="Times New Roman"/>
          <w:sz w:val="28"/>
          <w:szCs w:val="28"/>
        </w:rPr>
        <w:t xml:space="preserve">инспектора по кадрам </w:t>
      </w:r>
      <w:r w:rsidRPr="00CF790C">
        <w:rPr>
          <w:rFonts w:ascii="Times New Roman" w:hAnsi="Times New Roman" w:cs="Times New Roman"/>
          <w:sz w:val="28"/>
          <w:szCs w:val="28"/>
        </w:rPr>
        <w:t xml:space="preserve"> возникли сомнения в том, что при выполнении муниципальным служащим иной оплачиваемой работы может возникнуть конфликт интересов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F790C">
        <w:rPr>
          <w:rFonts w:ascii="Times New Roman" w:hAnsi="Times New Roman" w:cs="Times New Roman"/>
          <w:sz w:val="28"/>
          <w:szCs w:val="28"/>
        </w:rPr>
        <w:t xml:space="preserve"> либо могут быть нарушены требования Федерального </w:t>
      </w:r>
      <w:hyperlink r:id="rId8" w:history="1">
        <w:r w:rsidRPr="00B9338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CF790C">
        <w:rPr>
          <w:rFonts w:ascii="Times New Roman" w:hAnsi="Times New Roman" w:cs="Times New Roman"/>
          <w:sz w:val="28"/>
          <w:szCs w:val="28"/>
        </w:rPr>
        <w:t xml:space="preserve"> от 02.03.2007 </w:t>
      </w:r>
      <w:r>
        <w:rPr>
          <w:rFonts w:ascii="Times New Roman" w:hAnsi="Times New Roman" w:cs="Times New Roman"/>
          <w:sz w:val="28"/>
          <w:szCs w:val="28"/>
        </w:rPr>
        <w:t>№ 25-ФЗ «</w:t>
      </w:r>
      <w:r w:rsidRPr="00CF790C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CF790C">
        <w:rPr>
          <w:rFonts w:ascii="Times New Roman" w:hAnsi="Times New Roman" w:cs="Times New Roman"/>
          <w:sz w:val="28"/>
          <w:szCs w:val="28"/>
        </w:rPr>
        <w:t xml:space="preserve"> или служебный распорядок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области, представителю нанимателя муниципального служащего одновременно с уведомлением направляется соответствующая служебная записка.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 xml:space="preserve">6. Представитель нанимателя муниципального служащего по результатам рассмотрения уведомления и иных документов, в случае их предоставления, имеет право запросить мнение комиссии по соблюдению требований к служебному поведению и урегулированию конфликта интересов Администрации </w:t>
      </w:r>
      <w:r>
        <w:rPr>
          <w:rFonts w:ascii="Times New Roman" w:hAnsi="Times New Roman" w:cs="Times New Roman"/>
          <w:sz w:val="28"/>
          <w:szCs w:val="28"/>
        </w:rPr>
        <w:t>Саргатского</w:t>
      </w:r>
      <w:r w:rsidRPr="00CF790C">
        <w:rPr>
          <w:rFonts w:ascii="Times New Roman" w:hAnsi="Times New Roman" w:cs="Times New Roman"/>
          <w:sz w:val="28"/>
          <w:szCs w:val="28"/>
        </w:rPr>
        <w:t xml:space="preserve"> муниципального района Омской области.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При рассмотрении уведомления представитель нанимателя имеет право проводить беседу с муниципальным служащим, направившим уведомление, получать от него письменные пояснения, иные документы.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7. В случае изменения места или условий иной оплачиваемой работы муниципальный служащий подает новое уведомление в соответствии с настоящим Порядком.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8. Копия зарегистрированного уведомления муниципального служащего выдается на руки либо направляется по почте с уведомлением о получении.</w:t>
      </w:r>
    </w:p>
    <w:p w:rsidR="003725CA" w:rsidRPr="00CF790C" w:rsidRDefault="003725CA" w:rsidP="00B933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F790C">
        <w:rPr>
          <w:rFonts w:ascii="Times New Roman" w:hAnsi="Times New Roman" w:cs="Times New Roman"/>
          <w:sz w:val="28"/>
          <w:szCs w:val="28"/>
        </w:rPr>
        <w:t>9. Подлинники уведомлений приобщаются к личному делу муниципальных служащих.</w:t>
      </w:r>
    </w:p>
    <w:p w:rsidR="003725CA" w:rsidRPr="00CF790C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Pr="00CF790C">
        <w:rPr>
          <w:rFonts w:ascii="Times New Roman" w:hAnsi="Times New Roman" w:cs="Times New Roman"/>
        </w:rPr>
        <w:t xml:space="preserve"> 1</w:t>
      </w:r>
    </w:p>
    <w:p w:rsidR="003725CA" w:rsidRPr="00CF790C" w:rsidRDefault="003725CA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3725CA" w:rsidRPr="00CF790C" w:rsidRDefault="003725CA" w:rsidP="009876DB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3725CA" w:rsidRPr="00DF3F19" w:rsidRDefault="003725CA" w:rsidP="00DF3F1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F3F1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Главе Саргатского</w:t>
      </w:r>
      <w:r w:rsidRPr="00DF3F19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3725CA" w:rsidRPr="00DF3F19" w:rsidRDefault="003725CA" w:rsidP="00DF3F1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DF3F19">
        <w:rPr>
          <w:rFonts w:ascii="Times New Roman" w:hAnsi="Times New Roman" w:cs="Times New Roman"/>
          <w:sz w:val="28"/>
          <w:szCs w:val="28"/>
        </w:rPr>
        <w:t xml:space="preserve">                                               района Омской области</w:t>
      </w:r>
    </w:p>
    <w:p w:rsidR="003725CA" w:rsidRPr="00CF790C" w:rsidRDefault="003725CA" w:rsidP="00DF3F19">
      <w:pPr>
        <w:pStyle w:val="ConsPlusNonformat"/>
        <w:jc w:val="right"/>
        <w:rPr>
          <w:rFonts w:ascii="Times New Roman" w:hAnsi="Times New Roman" w:cs="Times New Roman"/>
        </w:rPr>
      </w:pPr>
      <w:r w:rsidRPr="00DF3F1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DF3F19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725CA" w:rsidRPr="00CF790C" w:rsidRDefault="003725CA" w:rsidP="001E646A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CF790C">
        <w:rPr>
          <w:rFonts w:ascii="Times New Roman" w:hAnsi="Times New Roman" w:cs="Times New Roman"/>
        </w:rPr>
        <w:t>(Ф.И.О.)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DF3F19" w:rsidRDefault="003725CA" w:rsidP="00DF3F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70"/>
      <w:bookmarkEnd w:id="1"/>
      <w:r w:rsidRPr="00DF3F19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725CA" w:rsidRPr="00DF3F19" w:rsidRDefault="003725CA" w:rsidP="00DF3F1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F3F19">
        <w:rPr>
          <w:rFonts w:ascii="Times New Roman" w:hAnsi="Times New Roman" w:cs="Times New Roman"/>
          <w:sz w:val="28"/>
          <w:szCs w:val="28"/>
        </w:rPr>
        <w:t>о намерении выполнять иную оплачиваемую работу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DF3F19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F3F19">
        <w:rPr>
          <w:rFonts w:ascii="Times New Roman" w:hAnsi="Times New Roman" w:cs="Times New Roman"/>
          <w:sz w:val="28"/>
          <w:szCs w:val="28"/>
        </w:rPr>
        <w:t xml:space="preserve">    В  соответствии  с </w:t>
      </w:r>
      <w:hyperlink r:id="rId9" w:history="1">
        <w:r w:rsidRPr="009876DB">
          <w:rPr>
            <w:rFonts w:ascii="Times New Roman" w:hAnsi="Times New Roman" w:cs="Times New Roman"/>
            <w:sz w:val="28"/>
            <w:szCs w:val="28"/>
          </w:rPr>
          <w:t>частью 2 статьи 11</w:t>
        </w:r>
      </w:hyperlink>
      <w:r w:rsidRPr="00DF3F19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</w:t>
      </w:r>
    </w:p>
    <w:p w:rsidR="003725CA" w:rsidRPr="00DF3F19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DF3F19">
        <w:rPr>
          <w:rFonts w:ascii="Times New Roman" w:hAnsi="Times New Roman" w:cs="Times New Roman"/>
          <w:sz w:val="28"/>
          <w:szCs w:val="28"/>
        </w:rPr>
        <w:t xml:space="preserve">  25-ФЗ 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F3F19">
        <w:rPr>
          <w:rFonts w:ascii="Times New Roman" w:hAnsi="Times New Roman" w:cs="Times New Roman"/>
          <w:sz w:val="28"/>
          <w:szCs w:val="28"/>
        </w:rPr>
        <w:t>О  муниципальной 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F3F19">
        <w:rPr>
          <w:rFonts w:ascii="Times New Roman" w:hAnsi="Times New Roman" w:cs="Times New Roman"/>
          <w:sz w:val="28"/>
          <w:szCs w:val="28"/>
        </w:rPr>
        <w:t xml:space="preserve"> уведомляю Вас 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F3F19">
        <w:rPr>
          <w:rFonts w:ascii="Times New Roman" w:hAnsi="Times New Roman" w:cs="Times New Roman"/>
          <w:sz w:val="28"/>
          <w:szCs w:val="28"/>
        </w:rPr>
        <w:t>том, что я,</w:t>
      </w: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 ________________________________________________________________ </w:t>
      </w:r>
      <w:r w:rsidRPr="00DF3F19">
        <w:rPr>
          <w:rFonts w:ascii="Times New Roman" w:hAnsi="Times New Roman" w:cs="Times New Roman"/>
          <w:sz w:val="28"/>
          <w:szCs w:val="28"/>
        </w:rPr>
        <w:t>,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(фамилия, имя, отчество)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9876DB">
        <w:rPr>
          <w:rFonts w:ascii="Times New Roman" w:hAnsi="Times New Roman" w:cs="Times New Roman"/>
          <w:sz w:val="28"/>
          <w:szCs w:val="28"/>
        </w:rPr>
        <w:t>замещающий должность муниципальной службы</w:t>
      </w:r>
      <w:r w:rsidRPr="00CF790C">
        <w:rPr>
          <w:rFonts w:ascii="Times New Roman" w:hAnsi="Times New Roman" w:cs="Times New Roman"/>
        </w:rPr>
        <w:t xml:space="preserve"> _________________________________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</w:t>
      </w:r>
      <w:r>
        <w:rPr>
          <w:rFonts w:ascii="Times New Roman" w:hAnsi="Times New Roman" w:cs="Times New Roman"/>
        </w:rPr>
        <w:t>_______________</w:t>
      </w:r>
      <w:r w:rsidRPr="00CF790C">
        <w:rPr>
          <w:rFonts w:ascii="Times New Roman" w:hAnsi="Times New Roman" w:cs="Times New Roman"/>
        </w:rPr>
        <w:t>,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(наименование замещаемой должности, структурное подразделение)</w:t>
      </w:r>
    </w:p>
    <w:p w:rsidR="003725CA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намерен(а) выполнять с «__» ___________ 20__ г. по «__»</w:t>
      </w:r>
      <w:r w:rsidRPr="009876DB">
        <w:rPr>
          <w:rFonts w:ascii="Times New Roman" w:hAnsi="Times New Roman" w:cs="Times New Roman"/>
          <w:sz w:val="28"/>
          <w:szCs w:val="28"/>
        </w:rPr>
        <w:t xml:space="preserve"> ___________ 20__ г. оплачиваемую деятельность:</w:t>
      </w: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(указывается: документ, в соответствии с которым будет выполняться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       (выполняется) иная оплачиваемая работа (трудовой договор) по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совместительству,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гражданско-правовой договор (авторский договор, договор возмездного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оказания услуг и т.п.);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полное наименование организации (фамилия, имя, отчество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индивидуального предпринимателя или физического лица), с которой (которым)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будет заключен (заключен) договор о выполнении иной оплачиваемой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работы и ее (его) адрес;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    предполагаемый (установленный) режим рабочего времени; характер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выполняемой работы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(педагогическая, научная, творческая или иная деятельность; наименование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должности, основные обязанности (содержание обязательств),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тематика выполняемой работы (в том числе наименование предмета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преподавания, темы лекций, научно-и</w:t>
      </w:r>
      <w:r>
        <w:rPr>
          <w:rFonts w:ascii="Times New Roman" w:hAnsi="Times New Roman" w:cs="Times New Roman"/>
        </w:rPr>
        <w:t xml:space="preserve">сследовательской работы и т.п.); </w:t>
      </w:r>
      <w:r w:rsidRPr="00CF790C">
        <w:rPr>
          <w:rFonts w:ascii="Times New Roman" w:hAnsi="Times New Roman" w:cs="Times New Roman"/>
        </w:rPr>
        <w:t>условия оплаты труда (стоимость услуг и т.п.); иные сведения, которые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муниципальный служащий считает необходимым сообщить)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    </w:t>
      </w:r>
      <w:r w:rsidRPr="009876DB">
        <w:rPr>
          <w:rFonts w:ascii="Times New Roman" w:hAnsi="Times New Roman" w:cs="Times New Roman"/>
          <w:sz w:val="28"/>
          <w:szCs w:val="28"/>
        </w:rPr>
        <w:t>Приложение (при наличии):</w:t>
      </w:r>
      <w:r w:rsidRPr="00CF790C">
        <w:rPr>
          <w:rFonts w:ascii="Times New Roman" w:hAnsi="Times New Roman" w:cs="Times New Roman"/>
        </w:rPr>
        <w:t xml:space="preserve"> ____________________________________________</w:t>
      </w:r>
      <w:r>
        <w:rPr>
          <w:rFonts w:ascii="Times New Roman" w:hAnsi="Times New Roman" w:cs="Times New Roman"/>
        </w:rPr>
        <w:t>_________</w:t>
      </w:r>
      <w:r w:rsidRPr="00CF790C">
        <w:rPr>
          <w:rFonts w:ascii="Times New Roman" w:hAnsi="Times New Roman" w:cs="Times New Roman"/>
        </w:rPr>
        <w:t>_</w:t>
      </w:r>
    </w:p>
    <w:p w:rsidR="003725CA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(копия документа, в соответствии с которым будет</w:t>
      </w:r>
      <w:r>
        <w:rPr>
          <w:rFonts w:ascii="Times New Roman" w:hAnsi="Times New Roman" w:cs="Times New Roman"/>
        </w:rPr>
        <w:t xml:space="preserve"> </w:t>
      </w:r>
      <w:r w:rsidRPr="00CF790C">
        <w:rPr>
          <w:rFonts w:ascii="Times New Roman" w:hAnsi="Times New Roman" w:cs="Times New Roman"/>
        </w:rPr>
        <w:t>выполняться (выполняется)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иная оплачиваемая деятельность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___________________________________________________________________________</w:t>
      </w:r>
      <w:r>
        <w:rPr>
          <w:rFonts w:ascii="Times New Roman" w:hAnsi="Times New Roman" w:cs="Times New Roman"/>
        </w:rPr>
        <w:t>______________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(трудовой договор, гражданско-правовой договор (авторский договор,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договор возмездного оказания услуг и т.п.))</w:t>
      </w:r>
    </w:p>
    <w:p w:rsidR="003725CA" w:rsidRPr="00CF790C" w:rsidRDefault="003725CA" w:rsidP="009876DB">
      <w:pPr>
        <w:pStyle w:val="ConsPlusNonformat"/>
        <w:jc w:val="center"/>
        <w:rPr>
          <w:rFonts w:ascii="Times New Roman" w:hAnsi="Times New Roman" w:cs="Times New Roman"/>
        </w:rPr>
      </w:pPr>
    </w:p>
    <w:p w:rsidR="003725CA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 xml:space="preserve">    Выполнение   указанной   работы  не  повлечет  за  собой  возникновение конфликта интересов.</w:t>
      </w:r>
    </w:p>
    <w:p w:rsidR="003725CA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 xml:space="preserve">    При   выполнении   указанной   работы   обязуюсь  соблюдать  запреты  и</w:t>
      </w: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 xml:space="preserve">требования,  предусмотренные  </w:t>
      </w:r>
      <w:hyperlink r:id="rId10" w:history="1">
        <w:r w:rsidRPr="009876DB">
          <w:rPr>
            <w:rFonts w:ascii="Times New Roman" w:hAnsi="Times New Roman" w:cs="Times New Roman"/>
            <w:sz w:val="28"/>
            <w:szCs w:val="28"/>
          </w:rPr>
          <w:t>статьями  13</w:t>
        </w:r>
      </w:hyperlink>
      <w:r w:rsidRPr="009876DB">
        <w:rPr>
          <w:rFonts w:ascii="Times New Roman" w:hAnsi="Times New Roman" w:cs="Times New Roman"/>
          <w:sz w:val="28"/>
          <w:szCs w:val="28"/>
        </w:rPr>
        <w:t xml:space="preserve">,  </w:t>
      </w:r>
      <w:hyperlink r:id="rId11" w:history="1">
        <w:r w:rsidRPr="009876DB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9876DB">
        <w:rPr>
          <w:rFonts w:ascii="Times New Roman" w:hAnsi="Times New Roman" w:cs="Times New Roman"/>
          <w:sz w:val="28"/>
          <w:szCs w:val="28"/>
        </w:rPr>
        <w:t xml:space="preserve">,  </w:t>
      </w:r>
      <w:hyperlink r:id="rId12" w:history="1">
        <w:r w:rsidRPr="009876DB">
          <w:rPr>
            <w:rFonts w:ascii="Times New Roman" w:hAnsi="Times New Roman" w:cs="Times New Roman"/>
            <w:sz w:val="28"/>
            <w:szCs w:val="28"/>
          </w:rPr>
          <w:t>14.1</w:t>
        </w:r>
      </w:hyperlink>
      <w:r w:rsidRPr="009876DB">
        <w:rPr>
          <w:rFonts w:ascii="Times New Roman" w:hAnsi="Times New Roman" w:cs="Times New Roman"/>
          <w:sz w:val="28"/>
          <w:szCs w:val="28"/>
        </w:rPr>
        <w:t xml:space="preserve">  Федерального закона</w:t>
      </w: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02.03.2007 № 25-ФЗ «</w:t>
      </w:r>
      <w:r w:rsidRPr="009876DB">
        <w:rPr>
          <w:rFonts w:ascii="Times New Roman" w:hAnsi="Times New Roman" w:cs="Times New Roman"/>
          <w:sz w:val="28"/>
          <w:szCs w:val="28"/>
        </w:rPr>
        <w:t>О муниципально</w:t>
      </w:r>
      <w:r>
        <w:rPr>
          <w:rFonts w:ascii="Times New Roman" w:hAnsi="Times New Roman" w:cs="Times New Roman"/>
          <w:sz w:val="28"/>
          <w:szCs w:val="28"/>
        </w:rPr>
        <w:t>й службе в Российской Федерации»</w:t>
      </w:r>
      <w:r w:rsidRPr="009876DB">
        <w:rPr>
          <w:rFonts w:ascii="Times New Roman" w:hAnsi="Times New Roman" w:cs="Times New Roman"/>
          <w:sz w:val="28"/>
          <w:szCs w:val="28"/>
        </w:rPr>
        <w:t>.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 г.</w:t>
      </w:r>
      <w:r w:rsidRPr="009876DB">
        <w:rPr>
          <w:rFonts w:ascii="Times New Roman" w:hAnsi="Times New Roman" w:cs="Times New Roman"/>
          <w:sz w:val="28"/>
          <w:szCs w:val="28"/>
        </w:rPr>
        <w:t>___________    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                            (подпись)          (расшифровка подписи)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>Ознакомлен: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__________________________________________</w:t>
      </w:r>
      <w:r>
        <w:rPr>
          <w:rFonts w:ascii="Times New Roman" w:hAnsi="Times New Roman" w:cs="Times New Roman"/>
        </w:rPr>
        <w:t>____________________</w:t>
      </w:r>
      <w:r w:rsidRPr="00CF790C">
        <w:rPr>
          <w:rFonts w:ascii="Times New Roman" w:hAnsi="Times New Roman" w:cs="Times New Roman"/>
        </w:rPr>
        <w:t xml:space="preserve">          _______________________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(должность, фамилия, инициалы руководителя          </w:t>
      </w:r>
      <w:r>
        <w:rPr>
          <w:rFonts w:ascii="Times New Roman" w:hAnsi="Times New Roman" w:cs="Times New Roman"/>
        </w:rPr>
        <w:t xml:space="preserve">                                                               </w:t>
      </w:r>
      <w:r w:rsidRPr="00CF790C">
        <w:rPr>
          <w:rFonts w:ascii="Times New Roman" w:hAnsi="Times New Roman" w:cs="Times New Roman"/>
        </w:rPr>
        <w:t>(дата, подпись)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структурного подразделения, в котором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муниципальный служащий проходит службу)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>Регистрационный номер в журнале</w:t>
      </w: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>регистрации уведомлений                  __________</w:t>
      </w: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725CA" w:rsidRPr="009876DB" w:rsidRDefault="003725C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76DB">
        <w:rPr>
          <w:rFonts w:ascii="Times New Roman" w:hAnsi="Times New Roman" w:cs="Times New Roman"/>
          <w:sz w:val="28"/>
          <w:szCs w:val="28"/>
        </w:rPr>
        <w:t>Дата регистрации уведомления             "___"_____________20___ г.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_________________________________</w:t>
      </w:r>
      <w:r>
        <w:rPr>
          <w:rFonts w:ascii="Times New Roman" w:hAnsi="Times New Roman" w:cs="Times New Roman"/>
        </w:rPr>
        <w:t>_____________________</w:t>
      </w:r>
      <w:r w:rsidRPr="00CF790C">
        <w:rPr>
          <w:rFonts w:ascii="Times New Roman" w:hAnsi="Times New Roman" w:cs="Times New Roman"/>
        </w:rPr>
        <w:t xml:space="preserve">           _______________________________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(фамилия, инициалы муниципального          </w:t>
      </w:r>
      <w:r>
        <w:rPr>
          <w:rFonts w:ascii="Times New Roman" w:hAnsi="Times New Roman" w:cs="Times New Roman"/>
        </w:rPr>
        <w:t xml:space="preserve">                                                          </w:t>
      </w:r>
      <w:r w:rsidRPr="00CF790C">
        <w:rPr>
          <w:rFonts w:ascii="Times New Roman" w:hAnsi="Times New Roman" w:cs="Times New Roman"/>
        </w:rPr>
        <w:t xml:space="preserve"> (подпись муниципального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служащего, зарегистрировавшего 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CF790C">
        <w:rPr>
          <w:rFonts w:ascii="Times New Roman" w:hAnsi="Times New Roman" w:cs="Times New Roman"/>
        </w:rPr>
        <w:t>служащего, зарегистрировавшего</w:t>
      </w:r>
    </w:p>
    <w:p w:rsidR="003725CA" w:rsidRPr="00CF790C" w:rsidRDefault="003725CA">
      <w:pPr>
        <w:pStyle w:val="ConsPlusNonformat"/>
        <w:jc w:val="both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 xml:space="preserve">уведомление)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CF790C">
        <w:rPr>
          <w:rFonts w:ascii="Times New Roman" w:hAnsi="Times New Roman" w:cs="Times New Roman"/>
        </w:rPr>
        <w:t>уведомление)</w:t>
      </w: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rmal"/>
        <w:rPr>
          <w:rFonts w:ascii="Times New Roman" w:hAnsi="Times New Roman" w:cs="Times New Roman"/>
        </w:rPr>
      </w:pPr>
    </w:p>
    <w:p w:rsidR="003725CA" w:rsidRDefault="003725CA">
      <w:pPr>
        <w:pStyle w:val="ConsPlusNormal"/>
        <w:jc w:val="right"/>
        <w:outlineLvl w:val="1"/>
        <w:rPr>
          <w:rFonts w:ascii="Times New Roman" w:hAnsi="Times New Roman" w:cs="Times New Roman"/>
        </w:rPr>
        <w:sectPr w:rsidR="003725CA" w:rsidSect="00094D71">
          <w:pgSz w:w="11906" w:h="16838"/>
          <w:pgMar w:top="899" w:right="851" w:bottom="1134" w:left="1701" w:header="709" w:footer="709" w:gutter="0"/>
          <w:cols w:space="708"/>
          <w:docGrid w:linePitch="360"/>
        </w:sectPr>
      </w:pPr>
    </w:p>
    <w:p w:rsidR="003725CA" w:rsidRDefault="003725CA" w:rsidP="009876D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</w:t>
      </w:r>
      <w:r w:rsidRPr="00CF790C">
        <w:rPr>
          <w:rFonts w:ascii="Times New Roman" w:hAnsi="Times New Roman" w:cs="Times New Roman"/>
        </w:rPr>
        <w:t xml:space="preserve"> 2</w:t>
      </w:r>
      <w:r>
        <w:rPr>
          <w:rFonts w:ascii="Times New Roman" w:hAnsi="Times New Roman" w:cs="Times New Roman"/>
        </w:rPr>
        <w:t xml:space="preserve"> </w:t>
      </w:r>
    </w:p>
    <w:p w:rsidR="003725CA" w:rsidRPr="00CF790C" w:rsidRDefault="003725CA" w:rsidP="009876DB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</w:t>
      </w:r>
    </w:p>
    <w:p w:rsidR="003725CA" w:rsidRPr="00CF790C" w:rsidRDefault="003725CA">
      <w:pPr>
        <w:pStyle w:val="ConsPlusNormal"/>
        <w:jc w:val="both"/>
        <w:rPr>
          <w:rFonts w:ascii="Times New Roman" w:hAnsi="Times New Roman" w:cs="Times New Roman"/>
        </w:rPr>
      </w:pPr>
    </w:p>
    <w:p w:rsidR="003725CA" w:rsidRPr="00CF790C" w:rsidRDefault="003725CA">
      <w:pPr>
        <w:pStyle w:val="ConsPlusNormal"/>
        <w:jc w:val="center"/>
        <w:rPr>
          <w:rFonts w:ascii="Times New Roman" w:hAnsi="Times New Roman" w:cs="Times New Roman"/>
        </w:rPr>
      </w:pPr>
      <w:bookmarkStart w:id="2" w:name="P153"/>
      <w:bookmarkEnd w:id="2"/>
      <w:r w:rsidRPr="00CF790C">
        <w:rPr>
          <w:rFonts w:ascii="Times New Roman" w:hAnsi="Times New Roman" w:cs="Times New Roman"/>
        </w:rPr>
        <w:t>ЖУРНАЛ</w:t>
      </w:r>
    </w:p>
    <w:p w:rsidR="003725CA" w:rsidRPr="00CF790C" w:rsidRDefault="003725CA">
      <w:pPr>
        <w:pStyle w:val="ConsPlusNormal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регистрации уведомлений о намерении выполнять иную</w:t>
      </w:r>
    </w:p>
    <w:p w:rsidR="003725CA" w:rsidRDefault="003725CA" w:rsidP="009876DB">
      <w:pPr>
        <w:pStyle w:val="ConsPlusNormal"/>
        <w:jc w:val="center"/>
        <w:rPr>
          <w:rFonts w:ascii="Times New Roman" w:hAnsi="Times New Roman" w:cs="Times New Roman"/>
        </w:rPr>
      </w:pPr>
      <w:r w:rsidRPr="00CF790C">
        <w:rPr>
          <w:rFonts w:ascii="Times New Roman" w:hAnsi="Times New Roman" w:cs="Times New Roman"/>
        </w:rPr>
        <w:t>оплачиваемую работу (о выполнении иной оплачиваемой работы)</w:t>
      </w:r>
    </w:p>
    <w:p w:rsidR="003725CA" w:rsidRDefault="003725CA" w:rsidP="009876D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474"/>
        <w:gridCol w:w="1474"/>
        <w:gridCol w:w="2472"/>
        <w:gridCol w:w="2126"/>
        <w:gridCol w:w="1757"/>
        <w:gridCol w:w="1020"/>
        <w:gridCol w:w="1247"/>
        <w:gridCol w:w="1531"/>
        <w:gridCol w:w="1134"/>
      </w:tblGrid>
      <w:tr w:rsidR="003725CA" w:rsidRPr="00CF790C" w:rsidTr="00901A5C">
        <w:tc>
          <w:tcPr>
            <w:tcW w:w="45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Регистрационный номер уведомления</w:t>
            </w: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Дата составления уведомления</w:t>
            </w:r>
          </w:p>
        </w:tc>
        <w:tc>
          <w:tcPr>
            <w:tcW w:w="2472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Ф.И.О., должность муниципального служащего, предоставившего уведомление</w:t>
            </w:r>
          </w:p>
        </w:tc>
        <w:tc>
          <w:tcPr>
            <w:tcW w:w="2126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Краткое содержание уведомления (характер деятельности)</w:t>
            </w:r>
          </w:p>
        </w:tc>
        <w:tc>
          <w:tcPr>
            <w:tcW w:w="1757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Наименование организации где осуществляется иная оплачиваемая работа</w:t>
            </w:r>
          </w:p>
        </w:tc>
        <w:tc>
          <w:tcPr>
            <w:tcW w:w="1020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Срок выполнения работы</w:t>
            </w:r>
          </w:p>
        </w:tc>
        <w:tc>
          <w:tcPr>
            <w:tcW w:w="1247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Наличие отметки об ознакомлении с уведомлением Главы муниципального района</w:t>
            </w:r>
          </w:p>
        </w:tc>
        <w:tc>
          <w:tcPr>
            <w:tcW w:w="1531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Ф.И.О., подпись муниципального служащего, принявшего уведомление, и дата регистрации уведомления</w:t>
            </w:r>
          </w:p>
        </w:tc>
        <w:tc>
          <w:tcPr>
            <w:tcW w:w="113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3725CA" w:rsidRPr="00CF790C" w:rsidTr="00901A5C">
        <w:tc>
          <w:tcPr>
            <w:tcW w:w="45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2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3725CA" w:rsidRPr="00CF790C" w:rsidRDefault="003725CA" w:rsidP="006A6A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F790C">
              <w:rPr>
                <w:rFonts w:ascii="Times New Roman" w:hAnsi="Times New Roman" w:cs="Times New Roman"/>
              </w:rPr>
              <w:t>10</w:t>
            </w:r>
          </w:p>
        </w:tc>
      </w:tr>
      <w:tr w:rsidR="003725CA" w:rsidRPr="00CF790C" w:rsidTr="00901A5C">
        <w:tc>
          <w:tcPr>
            <w:tcW w:w="45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3725CA" w:rsidRPr="00CF790C" w:rsidTr="00901A5C">
        <w:tc>
          <w:tcPr>
            <w:tcW w:w="45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72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725CA" w:rsidRPr="00CF790C" w:rsidRDefault="003725CA" w:rsidP="006A6A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3725CA" w:rsidRPr="00CF790C" w:rsidRDefault="003725CA" w:rsidP="009876DB">
      <w:pPr>
        <w:pStyle w:val="ConsPlusNormal"/>
        <w:jc w:val="both"/>
        <w:rPr>
          <w:rFonts w:ascii="Times New Roman" w:hAnsi="Times New Roman" w:cs="Times New Roman"/>
        </w:rPr>
      </w:pPr>
    </w:p>
    <w:p w:rsidR="003725CA" w:rsidRPr="00CF790C" w:rsidRDefault="003725CA" w:rsidP="009876DB">
      <w:pPr>
        <w:pStyle w:val="ConsPlusNormal"/>
        <w:jc w:val="both"/>
        <w:rPr>
          <w:rFonts w:ascii="Times New Roman" w:hAnsi="Times New Roman" w:cs="Times New Roman"/>
        </w:rPr>
      </w:pPr>
    </w:p>
    <w:p w:rsidR="003725CA" w:rsidRPr="00CF790C" w:rsidRDefault="003725CA" w:rsidP="009876DB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3725CA" w:rsidRPr="00CF790C" w:rsidRDefault="003725CA" w:rsidP="009876DB">
      <w:pPr>
        <w:pStyle w:val="ConsPlusNormal"/>
        <w:jc w:val="center"/>
        <w:rPr>
          <w:rFonts w:ascii="Times New Roman" w:hAnsi="Times New Roman" w:cs="Times New Roman"/>
        </w:rPr>
        <w:sectPr w:rsidR="003725CA" w:rsidRPr="00CF790C" w:rsidSect="009876DB">
          <w:pgSz w:w="16838" w:h="11906" w:orient="landscape"/>
          <w:pgMar w:top="1701" w:right="1134" w:bottom="851" w:left="1134" w:header="708" w:footer="708" w:gutter="0"/>
          <w:cols w:space="708"/>
          <w:docGrid w:linePitch="360"/>
        </w:sectPr>
      </w:pPr>
    </w:p>
    <w:p w:rsidR="003725CA" w:rsidRPr="00CF790C" w:rsidRDefault="003725CA"/>
    <w:sectPr w:rsidR="003725CA" w:rsidRPr="00CF790C" w:rsidSect="009876DB">
      <w:pgSz w:w="16838" w:h="11906" w:orient="landscape"/>
      <w:pgMar w:top="1701" w:right="1134" w:bottom="851" w:left="1134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4A69"/>
    <w:rsid w:val="000024B4"/>
    <w:rsid w:val="00094D71"/>
    <w:rsid w:val="000A5F5C"/>
    <w:rsid w:val="001D67E0"/>
    <w:rsid w:val="001E646A"/>
    <w:rsid w:val="002D16F4"/>
    <w:rsid w:val="002D6232"/>
    <w:rsid w:val="0032105C"/>
    <w:rsid w:val="00324A69"/>
    <w:rsid w:val="003725CA"/>
    <w:rsid w:val="00575163"/>
    <w:rsid w:val="005B0514"/>
    <w:rsid w:val="005C0E9F"/>
    <w:rsid w:val="006A6A4F"/>
    <w:rsid w:val="00745D92"/>
    <w:rsid w:val="00765DA5"/>
    <w:rsid w:val="00901A5C"/>
    <w:rsid w:val="009876DB"/>
    <w:rsid w:val="00B27063"/>
    <w:rsid w:val="00B93389"/>
    <w:rsid w:val="00CA7E66"/>
    <w:rsid w:val="00CF790C"/>
    <w:rsid w:val="00DA0263"/>
    <w:rsid w:val="00DF3F19"/>
    <w:rsid w:val="00EF1AFB"/>
    <w:rsid w:val="00F1715B"/>
    <w:rsid w:val="00FD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90C"/>
    <w:pPr>
      <w:suppressAutoHyphens/>
    </w:pPr>
    <w:rPr>
      <w:rFonts w:ascii="Times New Roman" w:eastAsia="Times New Roman" w:hAnsi="Times New Roman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24A69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324A69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24A69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324A69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Title">
    <w:name w:val="Title"/>
    <w:basedOn w:val="Normal"/>
    <w:link w:val="TitleChar"/>
    <w:uiPriority w:val="99"/>
    <w:qFormat/>
    <w:locked/>
    <w:rsid w:val="00094D7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character" w:styleId="Hyperlink">
    <w:name w:val="Hyperlink"/>
    <w:basedOn w:val="DefaultParagraphFont"/>
    <w:uiPriority w:val="99"/>
    <w:rsid w:val="00094D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2A5BCDDAC79205ED16CBB0AD53EE4C6D60695FB0A73454CE302F6B0292A2C6F04EC36A523DEF3FD2E7BEB83DhDe2F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argat.omskportal.ru" TargetMode="External"/><Relationship Id="rId12" Type="http://schemas.openxmlformats.org/officeDocument/2006/relationships/hyperlink" Target="consultantplus://offline/ref=172A5BCDDAC79205ED16CBB0AD53EE4C6D60695FB0A73454CE302F6B0292A2C6E24E9B66503CF337DCF2E8E97B872015FFD8E6CF0B002681h3e9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2A5BCDDAC79205ED16D5BDBB3FB145666E3357B3A73B009B63293C5DC2A493A20E9D330178A432D7F8A2B838CC2F17FChCe6F" TargetMode="External"/><Relationship Id="rId11" Type="http://schemas.openxmlformats.org/officeDocument/2006/relationships/hyperlink" Target="consultantplus://offline/ref=172A5BCDDAC79205ED16CBB0AD53EE4C6D60695FB0A73454CE302F6B0292A2C6E24E9B66503CF03FD1F2E8E97B872015FFD8E6CF0B002681h3e9F" TargetMode="External"/><Relationship Id="rId5" Type="http://schemas.openxmlformats.org/officeDocument/2006/relationships/hyperlink" Target="consultantplus://offline/ref=172A5BCDDAC79205ED16CBB0AD53EE4C6D606C58B6A53454CE302F6B0292A2C6F04EC36A523DEF3FD2E7BEB83DhDe2F" TargetMode="External"/><Relationship Id="rId10" Type="http://schemas.openxmlformats.org/officeDocument/2006/relationships/hyperlink" Target="consultantplus://offline/ref=172A5BCDDAC79205ED16CBB0AD53EE4C6D60695FB0A73454CE302F6B0292A2C6E24E9B66503CF136D7F2E8E97B872015FFD8E6CF0B002681h3e9F" TargetMode="External"/><Relationship Id="rId4" Type="http://schemas.openxmlformats.org/officeDocument/2006/relationships/hyperlink" Target="consultantplus://offline/ref=172A5BCDDAC79205ED16CBB0AD53EE4C6D60695FB0A73454CE302F6B0292A2C6E24E9B66503CF337DDF2E8E97B872015FFD8E6CF0B002681h3e9F" TargetMode="External"/><Relationship Id="rId9" Type="http://schemas.openxmlformats.org/officeDocument/2006/relationships/hyperlink" Target="consultantplus://offline/ref=172A5BCDDAC79205ED16CBB0AD53EE4C6D60695FB0A73454CE302F6B0292A2C6E24E9B66503CF337DDF2E8E97B872015FFD8E6CF0B002681h3e9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7</Pages>
  <Words>1783</Words>
  <Characters>10166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Ирина Владимировна</dc:creator>
  <cp:keywords/>
  <dc:description/>
  <cp:lastModifiedBy>USER</cp:lastModifiedBy>
  <cp:revision>9</cp:revision>
  <dcterms:created xsi:type="dcterms:W3CDTF">2020-07-21T06:25:00Z</dcterms:created>
  <dcterms:modified xsi:type="dcterms:W3CDTF">2020-08-04T08:52:00Z</dcterms:modified>
</cp:coreProperties>
</file>