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C71" w:rsidRPr="006D1383" w:rsidRDefault="00CE5C71" w:rsidP="006D1383">
      <w:pPr>
        <w:spacing w:after="0" w:line="240" w:lineRule="auto"/>
        <w:ind w:right="-5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D1383">
        <w:rPr>
          <w:rFonts w:ascii="Times New Roman" w:hAnsi="Times New Roman"/>
          <w:b/>
          <w:bCs/>
          <w:sz w:val="28"/>
          <w:szCs w:val="28"/>
          <w:lang w:eastAsia="ru-RU"/>
        </w:rPr>
        <w:t>АДМИНИСТРАЦИЯ САРГАТСКОГО МУНИЦИПАЛЬНОГО РАЙОНА</w:t>
      </w:r>
    </w:p>
    <w:p w:rsidR="00CE5C71" w:rsidRPr="006D1383" w:rsidRDefault="00CE5C71" w:rsidP="006D1383">
      <w:pPr>
        <w:spacing w:after="0" w:line="240" w:lineRule="auto"/>
        <w:ind w:right="-5"/>
        <w:jc w:val="center"/>
        <w:rPr>
          <w:rFonts w:ascii="Times New Roman" w:hAnsi="Times New Roman"/>
          <w:b/>
          <w:bCs/>
          <w:sz w:val="9"/>
          <w:szCs w:val="9"/>
          <w:lang w:eastAsia="ru-RU"/>
        </w:rPr>
      </w:pPr>
    </w:p>
    <w:p w:rsidR="00CE5C71" w:rsidRPr="006D1383" w:rsidRDefault="00CE5C71" w:rsidP="006D1383">
      <w:pPr>
        <w:spacing w:after="0" w:line="240" w:lineRule="auto"/>
        <w:ind w:right="-5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D1383">
        <w:rPr>
          <w:rFonts w:ascii="Times New Roman" w:hAnsi="Times New Roman"/>
          <w:b/>
          <w:sz w:val="28"/>
          <w:szCs w:val="28"/>
          <w:lang w:eastAsia="ru-RU"/>
        </w:rPr>
        <w:t>ОМСКОЙ ОБЛАСТИ</w:t>
      </w:r>
    </w:p>
    <w:p w:rsidR="00CE5C71" w:rsidRPr="006D1383" w:rsidRDefault="00CE5C71" w:rsidP="006D13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E5C71" w:rsidRPr="006D1383" w:rsidRDefault="00CE5C71" w:rsidP="006D13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E5C71" w:rsidRPr="006D1383" w:rsidRDefault="00CE5C71" w:rsidP="006D1383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  <w:lang w:eastAsia="ru-RU"/>
        </w:rPr>
      </w:pPr>
      <w:r w:rsidRPr="006D1383">
        <w:rPr>
          <w:rFonts w:ascii="Times New Roman" w:hAnsi="Times New Roman"/>
          <w:b/>
          <w:sz w:val="48"/>
          <w:szCs w:val="48"/>
          <w:lang w:eastAsia="ru-RU"/>
        </w:rPr>
        <w:t>ПОСТАНОВЛЕНИЕ</w:t>
      </w:r>
    </w:p>
    <w:p w:rsidR="00CE5C71" w:rsidRPr="006D1383" w:rsidRDefault="00CE5C71" w:rsidP="006D1383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CE5C71" w:rsidRPr="006D1383" w:rsidRDefault="00CE5C71" w:rsidP="006D1383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19.08.2020        </w:t>
      </w:r>
      <w:r w:rsidRPr="006D1383">
        <w:rPr>
          <w:rFonts w:ascii="Times New Roman" w:hAnsi="Times New Roman"/>
          <w:sz w:val="28"/>
          <w:szCs w:val="24"/>
          <w:lang w:eastAsia="ru-RU"/>
        </w:rPr>
        <w:t xml:space="preserve">                                                                          № </w:t>
      </w:r>
      <w:r>
        <w:rPr>
          <w:rFonts w:ascii="Times New Roman" w:hAnsi="Times New Roman"/>
          <w:sz w:val="28"/>
          <w:szCs w:val="24"/>
          <w:lang w:eastAsia="ru-RU"/>
        </w:rPr>
        <w:t>225-п</w:t>
      </w:r>
    </w:p>
    <w:p w:rsidR="00CE5C71" w:rsidRPr="006D1383" w:rsidRDefault="00CE5C71" w:rsidP="006D1383">
      <w:pPr>
        <w:spacing w:after="0" w:line="240" w:lineRule="auto"/>
        <w:jc w:val="center"/>
        <w:rPr>
          <w:rFonts w:ascii="Times New Roman" w:hAnsi="Times New Roman"/>
          <w:sz w:val="9"/>
          <w:szCs w:val="9"/>
          <w:lang w:eastAsia="ru-RU"/>
        </w:rPr>
      </w:pPr>
    </w:p>
    <w:p w:rsidR="00CE5C71" w:rsidRPr="006D1383" w:rsidRDefault="00CE5C71" w:rsidP="006D138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D1383">
        <w:rPr>
          <w:rFonts w:ascii="Times New Roman" w:hAnsi="Times New Roman"/>
          <w:sz w:val="28"/>
          <w:szCs w:val="28"/>
          <w:lang w:eastAsia="ru-RU"/>
        </w:rPr>
        <w:t>р.п. Саргатское</w:t>
      </w:r>
    </w:p>
    <w:p w:rsidR="00CE5C71" w:rsidRDefault="00CE5C7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6062"/>
        <w:gridCol w:w="3509"/>
      </w:tblGrid>
      <w:tr w:rsidR="00CE5C71" w:rsidRPr="00856F99" w:rsidTr="00856F99">
        <w:tc>
          <w:tcPr>
            <w:tcW w:w="6062" w:type="dxa"/>
          </w:tcPr>
          <w:p w:rsidR="00CE5C71" w:rsidRPr="00856F99" w:rsidRDefault="00CE5C71" w:rsidP="00856F99">
            <w:pPr>
              <w:spacing w:after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6F99">
              <w:rPr>
                <w:rFonts w:ascii="Times New Roman" w:hAnsi="Times New Roman"/>
                <w:sz w:val="28"/>
                <w:szCs w:val="28"/>
              </w:rPr>
              <w:t xml:space="preserve">О внесении изменений в постановление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Саргатского муниципального района Омской области  от 31.01.2020 № 42-п «Об </w:t>
            </w:r>
            <w:r w:rsidRPr="00856F99">
              <w:rPr>
                <w:rFonts w:ascii="Times New Roman" w:hAnsi="Times New Roman"/>
                <w:sz w:val="28"/>
                <w:szCs w:val="28"/>
              </w:rPr>
              <w:t>утверждении Положени</w:t>
            </w:r>
            <w:r>
              <w:rPr>
                <w:rFonts w:ascii="Times New Roman" w:hAnsi="Times New Roman"/>
                <w:sz w:val="28"/>
                <w:szCs w:val="28"/>
              </w:rPr>
              <w:t>я  об оплате  труда  работников</w:t>
            </w:r>
            <w:r w:rsidRPr="00856F99">
              <w:rPr>
                <w:rFonts w:ascii="Times New Roman" w:hAnsi="Times New Roman"/>
                <w:sz w:val="28"/>
                <w:szCs w:val="28"/>
              </w:rPr>
              <w:t xml:space="preserve"> муниципальных казенных  учреждений, функции учредителя 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отношении которых осуществляет </w:t>
            </w:r>
            <w:r w:rsidRPr="00856F99">
              <w:rPr>
                <w:rFonts w:ascii="Times New Roman" w:hAnsi="Times New Roman"/>
                <w:sz w:val="28"/>
                <w:szCs w:val="28"/>
              </w:rPr>
              <w:t>Администрация Саргатского муниципального района Омской области»</w:t>
            </w:r>
          </w:p>
          <w:p w:rsidR="00CE5C71" w:rsidRPr="00856F99" w:rsidRDefault="00CE5C71" w:rsidP="00856F99">
            <w:pPr>
              <w:spacing w:after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9" w:type="dxa"/>
          </w:tcPr>
          <w:p w:rsidR="00CE5C71" w:rsidRPr="00856F99" w:rsidRDefault="00CE5C71" w:rsidP="00856F99">
            <w:pPr>
              <w:spacing w:after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E5C71" w:rsidRPr="002D0ACE" w:rsidRDefault="00CE5C71" w:rsidP="006D1383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2D0ACE">
        <w:rPr>
          <w:rFonts w:ascii="Times New Roman" w:hAnsi="Times New Roman" w:cs="Times New Roman"/>
          <w:sz w:val="28"/>
          <w:szCs w:val="28"/>
        </w:rPr>
        <w:t xml:space="preserve">В соответствии с Трудовым </w:t>
      </w:r>
      <w:hyperlink r:id="rId7" w:history="1">
        <w:r w:rsidRPr="002D0ACE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2D0ACE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8" w:history="1">
        <w:r w:rsidRPr="002D0AC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D0ACE">
        <w:rPr>
          <w:rFonts w:ascii="Times New Roman" w:hAnsi="Times New Roman" w:cs="Times New Roman"/>
          <w:sz w:val="28"/>
          <w:szCs w:val="28"/>
        </w:rPr>
        <w:t xml:space="preserve"> от 06.10.2003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D0ACE">
        <w:rPr>
          <w:rFonts w:ascii="Times New Roman" w:hAnsi="Times New Roman" w:cs="Times New Roman"/>
          <w:sz w:val="28"/>
          <w:szCs w:val="28"/>
        </w:rPr>
        <w:t xml:space="preserve"> 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D0ACE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D0ACE">
        <w:rPr>
          <w:rFonts w:ascii="Times New Roman" w:hAnsi="Times New Roman" w:cs="Times New Roman"/>
          <w:sz w:val="28"/>
          <w:szCs w:val="28"/>
        </w:rPr>
        <w:t xml:space="preserve">, Постановлением Правительства Омской области от 15.10.2008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D0ACE">
        <w:rPr>
          <w:rFonts w:ascii="Times New Roman" w:hAnsi="Times New Roman" w:cs="Times New Roman"/>
          <w:sz w:val="28"/>
          <w:szCs w:val="28"/>
        </w:rPr>
        <w:t xml:space="preserve"> 172-п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D0ACE">
        <w:rPr>
          <w:rFonts w:ascii="Times New Roman" w:hAnsi="Times New Roman" w:cs="Times New Roman"/>
          <w:sz w:val="28"/>
          <w:szCs w:val="28"/>
        </w:rPr>
        <w:t>Об отраслевых системах оплаты труда работников бюджетных, автономных и казенных учреждений в Омской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D0ACE">
        <w:rPr>
          <w:sz w:val="28"/>
          <w:szCs w:val="28"/>
        </w:rPr>
        <w:t xml:space="preserve"> </w:t>
      </w:r>
      <w:r w:rsidRPr="002D0ACE">
        <w:rPr>
          <w:rFonts w:ascii="Times New Roman" w:hAnsi="Times New Roman" w:cs="Times New Roman"/>
          <w:sz w:val="28"/>
          <w:szCs w:val="28"/>
        </w:rPr>
        <w:t xml:space="preserve">и в целях упорядочения оплаты труда, </w:t>
      </w:r>
    </w:p>
    <w:p w:rsidR="00CE5C71" w:rsidRPr="002D0ACE" w:rsidRDefault="00CE5C71" w:rsidP="006D1383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CE5C71" w:rsidRPr="002D0ACE" w:rsidRDefault="00CE5C71" w:rsidP="006D138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ACE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E5C71" w:rsidRPr="002D0ACE" w:rsidRDefault="00CE5C71" w:rsidP="006D1383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CE5C71" w:rsidRPr="00FE4381" w:rsidRDefault="00CE5C71" w:rsidP="006D1383">
      <w:pPr>
        <w:pStyle w:val="ListParagraph"/>
        <w:numPr>
          <w:ilvl w:val="0"/>
          <w:numId w:val="2"/>
        </w:numPr>
        <w:spacing w:after="1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FE4381">
        <w:rPr>
          <w:rFonts w:ascii="Times New Roman" w:hAnsi="Times New Roman"/>
          <w:sz w:val="28"/>
          <w:szCs w:val="28"/>
        </w:rPr>
        <w:t>Внести и</w:t>
      </w:r>
      <w:r>
        <w:rPr>
          <w:rFonts w:ascii="Times New Roman" w:hAnsi="Times New Roman"/>
          <w:sz w:val="28"/>
          <w:szCs w:val="28"/>
        </w:rPr>
        <w:t xml:space="preserve">зменения в Положение об оплате </w:t>
      </w:r>
      <w:r w:rsidRPr="00FE4381">
        <w:rPr>
          <w:rFonts w:ascii="Times New Roman" w:hAnsi="Times New Roman"/>
          <w:sz w:val="28"/>
          <w:szCs w:val="28"/>
        </w:rPr>
        <w:t>труда работников  муниципальных казенных учреждений, функции учредителя в отношении которых осуществляет Администрация Саргатского муниципального района Омской области, утвержденное постановлением Администрации Саргатского муниципального райо</w:t>
      </w:r>
      <w:r>
        <w:rPr>
          <w:rFonts w:ascii="Times New Roman" w:hAnsi="Times New Roman"/>
          <w:sz w:val="28"/>
          <w:szCs w:val="28"/>
        </w:rPr>
        <w:t>на Омской области от 31.01.2020</w:t>
      </w:r>
      <w:r w:rsidRPr="00FE4381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4381">
        <w:rPr>
          <w:rFonts w:ascii="Times New Roman" w:hAnsi="Times New Roman"/>
          <w:sz w:val="28"/>
          <w:szCs w:val="28"/>
        </w:rPr>
        <w:t>42-п (далее Положение), следующего содержания:</w:t>
      </w:r>
    </w:p>
    <w:p w:rsidR="00CE5C71" w:rsidRPr="002D0ACE" w:rsidRDefault="00CE5C71" w:rsidP="006D1383">
      <w:pPr>
        <w:pStyle w:val="ConsPlusNormal"/>
        <w:numPr>
          <w:ilvl w:val="1"/>
          <w:numId w:val="2"/>
        </w:numPr>
        <w:ind w:left="0" w:firstLine="90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D0ACE">
        <w:rPr>
          <w:rFonts w:ascii="Times New Roman" w:hAnsi="Times New Roman" w:cs="Times New Roman"/>
          <w:sz w:val="28"/>
          <w:szCs w:val="28"/>
        </w:rPr>
        <w:t>в Положении таблицу «Размеры должностных окладов работников муниципального учреждения, занимающие должности, не отнесенные к ПКГ» дополнить строками следующего содержания:</w:t>
      </w:r>
    </w:p>
    <w:p w:rsidR="00CE5C71" w:rsidRPr="002D0ACE" w:rsidRDefault="00CE5C71" w:rsidP="006D1383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0"/>
        <w:gridCol w:w="3402"/>
      </w:tblGrid>
      <w:tr w:rsidR="00CE5C71" w:rsidRPr="00856F99" w:rsidTr="00983EE8">
        <w:tc>
          <w:tcPr>
            <w:tcW w:w="5670" w:type="dxa"/>
          </w:tcPr>
          <w:p w:rsidR="00CE5C71" w:rsidRPr="002D0ACE" w:rsidRDefault="00CE5C71" w:rsidP="00983EE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D0ACE">
              <w:rPr>
                <w:rFonts w:ascii="Times New Roman" w:hAnsi="Times New Roman" w:cs="Times New Roman"/>
                <w:sz w:val="28"/>
                <w:szCs w:val="28"/>
              </w:rPr>
              <w:t>Старший оператор системы-112</w:t>
            </w:r>
          </w:p>
        </w:tc>
        <w:tc>
          <w:tcPr>
            <w:tcW w:w="3402" w:type="dxa"/>
          </w:tcPr>
          <w:p w:rsidR="00CE5C71" w:rsidRPr="002D0ACE" w:rsidRDefault="00CE5C71" w:rsidP="00983EE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D0ACE">
              <w:rPr>
                <w:rFonts w:ascii="Times New Roman" w:hAnsi="Times New Roman" w:cs="Times New Roman"/>
                <w:sz w:val="28"/>
                <w:szCs w:val="28"/>
              </w:rPr>
              <w:t>6102,00</w:t>
            </w:r>
          </w:p>
        </w:tc>
      </w:tr>
      <w:tr w:rsidR="00CE5C71" w:rsidRPr="00856F99" w:rsidTr="00983EE8">
        <w:trPr>
          <w:trHeight w:val="502"/>
        </w:trPr>
        <w:tc>
          <w:tcPr>
            <w:tcW w:w="5670" w:type="dxa"/>
          </w:tcPr>
          <w:p w:rsidR="00CE5C71" w:rsidRPr="002D0ACE" w:rsidRDefault="00CE5C71" w:rsidP="00983EE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D0ACE">
              <w:rPr>
                <w:rFonts w:ascii="Times New Roman" w:hAnsi="Times New Roman" w:cs="Times New Roman"/>
                <w:sz w:val="28"/>
                <w:szCs w:val="28"/>
              </w:rPr>
              <w:t>Оператор системы-112</w:t>
            </w:r>
          </w:p>
        </w:tc>
        <w:tc>
          <w:tcPr>
            <w:tcW w:w="3402" w:type="dxa"/>
          </w:tcPr>
          <w:p w:rsidR="00CE5C71" w:rsidRPr="002D0ACE" w:rsidRDefault="00CE5C71" w:rsidP="00983EE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D0ACE">
              <w:rPr>
                <w:rFonts w:ascii="Times New Roman" w:hAnsi="Times New Roman" w:cs="Times New Roman"/>
                <w:sz w:val="28"/>
                <w:szCs w:val="28"/>
              </w:rPr>
              <w:t xml:space="preserve">5287,50 </w:t>
            </w:r>
          </w:p>
        </w:tc>
      </w:tr>
    </w:tbl>
    <w:p w:rsidR="00CE5C71" w:rsidRPr="002D0ACE" w:rsidRDefault="00CE5C71" w:rsidP="00FD3D1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E5C71" w:rsidRPr="002D0ACE" w:rsidRDefault="00CE5C71" w:rsidP="006D1383">
      <w:pPr>
        <w:pStyle w:val="NoSpacing"/>
        <w:numPr>
          <w:ilvl w:val="0"/>
          <w:numId w:val="2"/>
        </w:numPr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2D0ACE">
        <w:rPr>
          <w:rFonts w:ascii="Times New Roman" w:hAnsi="Times New Roman"/>
          <w:sz w:val="28"/>
          <w:szCs w:val="28"/>
        </w:rPr>
        <w:t>Настоящее постановление вступает в силу с 01 августа 2020 года.</w:t>
      </w:r>
    </w:p>
    <w:p w:rsidR="00CE5C71" w:rsidRPr="002D0ACE" w:rsidRDefault="00CE5C71" w:rsidP="006D1383">
      <w:pPr>
        <w:pStyle w:val="NoSpacing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Опубликовать</w:t>
      </w:r>
      <w:r w:rsidRPr="002D0ACE">
        <w:rPr>
          <w:rFonts w:ascii="Times New Roman" w:hAnsi="Times New Roman"/>
          <w:sz w:val="28"/>
          <w:szCs w:val="28"/>
        </w:rPr>
        <w:t xml:space="preserve"> настоящее постановление в газете «Саргатский вестник» и разместить в инфо</w:t>
      </w:r>
      <w:r>
        <w:rPr>
          <w:rFonts w:ascii="Times New Roman" w:hAnsi="Times New Roman"/>
          <w:sz w:val="28"/>
          <w:szCs w:val="28"/>
        </w:rPr>
        <w:t xml:space="preserve">рмационно-телекоммуникационной </w:t>
      </w:r>
      <w:r w:rsidRPr="002D0ACE">
        <w:rPr>
          <w:rFonts w:ascii="Times New Roman" w:hAnsi="Times New Roman"/>
          <w:sz w:val="28"/>
          <w:szCs w:val="28"/>
        </w:rPr>
        <w:t xml:space="preserve">сети Интернет на сайте </w:t>
      </w:r>
      <w:r w:rsidRPr="002D0ACE">
        <w:rPr>
          <w:rFonts w:ascii="Times New Roman" w:hAnsi="Times New Roman"/>
          <w:sz w:val="28"/>
          <w:szCs w:val="28"/>
          <w:lang w:val="en-US"/>
        </w:rPr>
        <w:t>www</w:t>
      </w:r>
      <w:r w:rsidRPr="002D0ACE">
        <w:rPr>
          <w:rFonts w:ascii="Times New Roman" w:hAnsi="Times New Roman"/>
          <w:sz w:val="28"/>
          <w:szCs w:val="28"/>
        </w:rPr>
        <w:t>.</w:t>
      </w:r>
      <w:r w:rsidRPr="002D0ACE">
        <w:rPr>
          <w:rFonts w:ascii="Times New Roman" w:hAnsi="Times New Roman"/>
          <w:sz w:val="28"/>
          <w:szCs w:val="28"/>
          <w:lang w:val="en-US"/>
        </w:rPr>
        <w:t>sargat</w:t>
      </w:r>
      <w:r w:rsidRPr="002D0ACE">
        <w:rPr>
          <w:rFonts w:ascii="Times New Roman" w:hAnsi="Times New Roman"/>
          <w:sz w:val="28"/>
          <w:szCs w:val="28"/>
        </w:rPr>
        <w:t>.</w:t>
      </w:r>
      <w:r w:rsidRPr="002D0ACE">
        <w:rPr>
          <w:rFonts w:ascii="Times New Roman" w:hAnsi="Times New Roman"/>
          <w:sz w:val="28"/>
          <w:szCs w:val="28"/>
          <w:lang w:val="en-US"/>
        </w:rPr>
        <w:t>omskportal</w:t>
      </w:r>
      <w:r w:rsidRPr="002D0ACE">
        <w:rPr>
          <w:rFonts w:ascii="Times New Roman" w:hAnsi="Times New Roman"/>
          <w:sz w:val="28"/>
          <w:szCs w:val="28"/>
        </w:rPr>
        <w:t>.</w:t>
      </w:r>
      <w:r w:rsidRPr="002D0ACE">
        <w:rPr>
          <w:rFonts w:ascii="Times New Roman" w:hAnsi="Times New Roman"/>
          <w:sz w:val="28"/>
          <w:szCs w:val="28"/>
          <w:lang w:val="en-US"/>
        </w:rPr>
        <w:t>ru</w:t>
      </w:r>
      <w:r w:rsidRPr="002D0ACE">
        <w:rPr>
          <w:rFonts w:ascii="Times New Roman" w:hAnsi="Times New Roman"/>
          <w:sz w:val="28"/>
          <w:szCs w:val="28"/>
        </w:rPr>
        <w:t xml:space="preserve">.       </w:t>
      </w:r>
    </w:p>
    <w:p w:rsidR="00CE5C71" w:rsidRDefault="00CE5C71" w:rsidP="006D1383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2D0ACE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Контроль</w:t>
      </w:r>
      <w:r w:rsidRPr="002D0ACE">
        <w:rPr>
          <w:rFonts w:ascii="Times New Roman" w:hAnsi="Times New Roman" w:cs="Times New Roman"/>
          <w:sz w:val="28"/>
          <w:szCs w:val="28"/>
        </w:rPr>
        <w:t xml:space="preserve"> исполнени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2D0ACE">
        <w:rPr>
          <w:rFonts w:ascii="Times New Roman" w:hAnsi="Times New Roman" w:cs="Times New Roman"/>
          <w:sz w:val="28"/>
          <w:szCs w:val="28"/>
        </w:rPr>
        <w:t>настоящего постановления возложить на управляющего делами Администрации Саргатского муниципального района Омской области И.В.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0ACE">
        <w:rPr>
          <w:rFonts w:ascii="Times New Roman" w:hAnsi="Times New Roman" w:cs="Times New Roman"/>
          <w:sz w:val="28"/>
          <w:szCs w:val="28"/>
        </w:rPr>
        <w:t>Овчинникову.</w:t>
      </w:r>
    </w:p>
    <w:p w:rsidR="00CE5C71" w:rsidRDefault="00CE5C71" w:rsidP="006D1383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CE5C71" w:rsidRDefault="00CE5C71" w:rsidP="006D1383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CE5C71" w:rsidRPr="002D0ACE" w:rsidRDefault="00CE5C71" w:rsidP="006D1383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CE5C71" w:rsidRPr="002D0ACE" w:rsidRDefault="00CE5C71" w:rsidP="00FD3D1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E5C71" w:rsidRDefault="00CE5C71" w:rsidP="00FD3D1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D0ACE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CE5C71" w:rsidRPr="002D0ACE" w:rsidRDefault="00CE5C71" w:rsidP="00FD3D1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D0ACE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2D0ACE">
        <w:rPr>
          <w:rFonts w:ascii="Times New Roman" w:hAnsi="Times New Roman" w:cs="Times New Roman"/>
          <w:sz w:val="28"/>
          <w:szCs w:val="28"/>
        </w:rPr>
        <w:t xml:space="preserve">                            В.В.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0ACE">
        <w:rPr>
          <w:rFonts w:ascii="Times New Roman" w:hAnsi="Times New Roman" w:cs="Times New Roman"/>
          <w:sz w:val="28"/>
          <w:szCs w:val="28"/>
        </w:rPr>
        <w:t>Хохлов</w:t>
      </w:r>
    </w:p>
    <w:sectPr w:rsidR="00CE5C71" w:rsidRPr="002D0ACE" w:rsidSect="005F1E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C71" w:rsidRDefault="00CE5C71" w:rsidP="00182736">
      <w:pPr>
        <w:spacing w:after="0" w:line="240" w:lineRule="auto"/>
      </w:pPr>
      <w:r>
        <w:separator/>
      </w:r>
    </w:p>
  </w:endnote>
  <w:endnote w:type="continuationSeparator" w:id="0">
    <w:p w:rsidR="00CE5C71" w:rsidRDefault="00CE5C71" w:rsidP="001827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C71" w:rsidRDefault="00CE5C71" w:rsidP="00182736">
      <w:pPr>
        <w:spacing w:after="0" w:line="240" w:lineRule="auto"/>
      </w:pPr>
      <w:r>
        <w:separator/>
      </w:r>
    </w:p>
  </w:footnote>
  <w:footnote w:type="continuationSeparator" w:id="0">
    <w:p w:rsidR="00CE5C71" w:rsidRDefault="00CE5C71" w:rsidP="001827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E0235"/>
    <w:multiLevelType w:val="hybridMultilevel"/>
    <w:tmpl w:val="F3164866"/>
    <w:lvl w:ilvl="0" w:tplc="96F0F1EE">
      <w:start w:val="1"/>
      <w:numFmt w:val="decimal"/>
      <w:lvlText w:val="%1."/>
      <w:lvlJc w:val="left"/>
      <w:pPr>
        <w:ind w:left="1572" w:hanging="100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5DCF095C"/>
    <w:multiLevelType w:val="multilevel"/>
    <w:tmpl w:val="80720F0E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73A0"/>
    <w:rsid w:val="00004379"/>
    <w:rsid w:val="000341B3"/>
    <w:rsid w:val="00047283"/>
    <w:rsid w:val="00064E9B"/>
    <w:rsid w:val="00065636"/>
    <w:rsid w:val="00077EE2"/>
    <w:rsid w:val="00080D82"/>
    <w:rsid w:val="00080E0B"/>
    <w:rsid w:val="00092854"/>
    <w:rsid w:val="000975DD"/>
    <w:rsid w:val="000D14C2"/>
    <w:rsid w:val="000D3773"/>
    <w:rsid w:val="000F6AE6"/>
    <w:rsid w:val="001572B3"/>
    <w:rsid w:val="00164335"/>
    <w:rsid w:val="00175A93"/>
    <w:rsid w:val="001772CC"/>
    <w:rsid w:val="00182736"/>
    <w:rsid w:val="001827F3"/>
    <w:rsid w:val="00190C1D"/>
    <w:rsid w:val="001953E5"/>
    <w:rsid w:val="001B575D"/>
    <w:rsid w:val="001C3169"/>
    <w:rsid w:val="001C6502"/>
    <w:rsid w:val="001E63D2"/>
    <w:rsid w:val="001F3700"/>
    <w:rsid w:val="001F3931"/>
    <w:rsid w:val="00203381"/>
    <w:rsid w:val="00225115"/>
    <w:rsid w:val="00236711"/>
    <w:rsid w:val="00275355"/>
    <w:rsid w:val="00275559"/>
    <w:rsid w:val="002933F8"/>
    <w:rsid w:val="002C10B1"/>
    <w:rsid w:val="002D0ACE"/>
    <w:rsid w:val="002F1237"/>
    <w:rsid w:val="00320135"/>
    <w:rsid w:val="00335D3F"/>
    <w:rsid w:val="0034604D"/>
    <w:rsid w:val="0035439D"/>
    <w:rsid w:val="0035591A"/>
    <w:rsid w:val="00370EF2"/>
    <w:rsid w:val="00386DF1"/>
    <w:rsid w:val="003A2A93"/>
    <w:rsid w:val="003E0B9E"/>
    <w:rsid w:val="003E436A"/>
    <w:rsid w:val="00412AF4"/>
    <w:rsid w:val="00423922"/>
    <w:rsid w:val="004240FB"/>
    <w:rsid w:val="004249FB"/>
    <w:rsid w:val="004608D2"/>
    <w:rsid w:val="00477DEB"/>
    <w:rsid w:val="00481732"/>
    <w:rsid w:val="00495E8E"/>
    <w:rsid w:val="004C104D"/>
    <w:rsid w:val="004C77A9"/>
    <w:rsid w:val="004D11ED"/>
    <w:rsid w:val="004D2551"/>
    <w:rsid w:val="005234EE"/>
    <w:rsid w:val="00524906"/>
    <w:rsid w:val="00525F99"/>
    <w:rsid w:val="00533CF1"/>
    <w:rsid w:val="0055798D"/>
    <w:rsid w:val="005612D8"/>
    <w:rsid w:val="00584D01"/>
    <w:rsid w:val="00596991"/>
    <w:rsid w:val="005B4804"/>
    <w:rsid w:val="005C62DC"/>
    <w:rsid w:val="005E7616"/>
    <w:rsid w:val="005F1E38"/>
    <w:rsid w:val="00605EF7"/>
    <w:rsid w:val="00606B07"/>
    <w:rsid w:val="00614473"/>
    <w:rsid w:val="00614801"/>
    <w:rsid w:val="0066421D"/>
    <w:rsid w:val="00675A34"/>
    <w:rsid w:val="00681A12"/>
    <w:rsid w:val="006D1383"/>
    <w:rsid w:val="006E020C"/>
    <w:rsid w:val="006F7B4D"/>
    <w:rsid w:val="007003B0"/>
    <w:rsid w:val="00726DB7"/>
    <w:rsid w:val="007A5126"/>
    <w:rsid w:val="007B7AE0"/>
    <w:rsid w:val="007E7DE1"/>
    <w:rsid w:val="007F4F0E"/>
    <w:rsid w:val="00800E18"/>
    <w:rsid w:val="008066AF"/>
    <w:rsid w:val="0083376B"/>
    <w:rsid w:val="00841A5F"/>
    <w:rsid w:val="00856F99"/>
    <w:rsid w:val="00860C5D"/>
    <w:rsid w:val="008660F2"/>
    <w:rsid w:val="0087314B"/>
    <w:rsid w:val="00884A3C"/>
    <w:rsid w:val="008B1A9D"/>
    <w:rsid w:val="008C73A0"/>
    <w:rsid w:val="008E3C2C"/>
    <w:rsid w:val="009330F8"/>
    <w:rsid w:val="00942931"/>
    <w:rsid w:val="00945038"/>
    <w:rsid w:val="009651B2"/>
    <w:rsid w:val="009715B5"/>
    <w:rsid w:val="00983EE8"/>
    <w:rsid w:val="009857F3"/>
    <w:rsid w:val="00997CFC"/>
    <w:rsid w:val="009D0493"/>
    <w:rsid w:val="009E3292"/>
    <w:rsid w:val="009E74D7"/>
    <w:rsid w:val="009F61F7"/>
    <w:rsid w:val="00A20C5E"/>
    <w:rsid w:val="00A321A9"/>
    <w:rsid w:val="00A545B4"/>
    <w:rsid w:val="00A560CC"/>
    <w:rsid w:val="00A813EA"/>
    <w:rsid w:val="00AE3D7E"/>
    <w:rsid w:val="00AE5E1C"/>
    <w:rsid w:val="00B03BD0"/>
    <w:rsid w:val="00B17F90"/>
    <w:rsid w:val="00B239DD"/>
    <w:rsid w:val="00B307C3"/>
    <w:rsid w:val="00B57B87"/>
    <w:rsid w:val="00B7060E"/>
    <w:rsid w:val="00B75824"/>
    <w:rsid w:val="00BB0B23"/>
    <w:rsid w:val="00BB7161"/>
    <w:rsid w:val="00BE52DE"/>
    <w:rsid w:val="00BF775D"/>
    <w:rsid w:val="00C327A9"/>
    <w:rsid w:val="00C77128"/>
    <w:rsid w:val="00C86651"/>
    <w:rsid w:val="00C93B54"/>
    <w:rsid w:val="00CC6624"/>
    <w:rsid w:val="00CD7BA3"/>
    <w:rsid w:val="00CE5C71"/>
    <w:rsid w:val="00CF2BDD"/>
    <w:rsid w:val="00D0715E"/>
    <w:rsid w:val="00D16D6D"/>
    <w:rsid w:val="00D17258"/>
    <w:rsid w:val="00D45568"/>
    <w:rsid w:val="00D56CE2"/>
    <w:rsid w:val="00D65A2F"/>
    <w:rsid w:val="00D77CE0"/>
    <w:rsid w:val="00D8668E"/>
    <w:rsid w:val="00DA46BB"/>
    <w:rsid w:val="00DE1DD5"/>
    <w:rsid w:val="00DF5229"/>
    <w:rsid w:val="00E10250"/>
    <w:rsid w:val="00E10389"/>
    <w:rsid w:val="00E148E3"/>
    <w:rsid w:val="00E339EA"/>
    <w:rsid w:val="00E536A5"/>
    <w:rsid w:val="00E654E0"/>
    <w:rsid w:val="00E778D9"/>
    <w:rsid w:val="00EB606E"/>
    <w:rsid w:val="00EC5B56"/>
    <w:rsid w:val="00ED4E85"/>
    <w:rsid w:val="00ED6E27"/>
    <w:rsid w:val="00EF5072"/>
    <w:rsid w:val="00EF67B1"/>
    <w:rsid w:val="00EF6990"/>
    <w:rsid w:val="00F044D5"/>
    <w:rsid w:val="00F12184"/>
    <w:rsid w:val="00F145CC"/>
    <w:rsid w:val="00F1590B"/>
    <w:rsid w:val="00F220C1"/>
    <w:rsid w:val="00F24327"/>
    <w:rsid w:val="00F257E0"/>
    <w:rsid w:val="00F26512"/>
    <w:rsid w:val="00F26803"/>
    <w:rsid w:val="00F4337B"/>
    <w:rsid w:val="00F51C6F"/>
    <w:rsid w:val="00F6101E"/>
    <w:rsid w:val="00F90714"/>
    <w:rsid w:val="00FC4129"/>
    <w:rsid w:val="00FC4657"/>
    <w:rsid w:val="00FC4E9F"/>
    <w:rsid w:val="00FD3D13"/>
    <w:rsid w:val="00FE4381"/>
    <w:rsid w:val="00FF0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65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C73A0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8C73A0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8C73A0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NoSpacing">
    <w:name w:val="No Spacing"/>
    <w:uiPriority w:val="99"/>
    <w:qFormat/>
    <w:rsid w:val="00D45568"/>
    <w:rPr>
      <w:lang w:eastAsia="en-US"/>
    </w:rPr>
  </w:style>
  <w:style w:type="character" w:styleId="Hyperlink">
    <w:name w:val="Hyperlink"/>
    <w:basedOn w:val="DefaultParagraphFont"/>
    <w:uiPriority w:val="99"/>
    <w:rsid w:val="00D45568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3E436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C4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C4E9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0341B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1827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8273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827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82736"/>
    <w:rPr>
      <w:rFonts w:cs="Times New Roman"/>
    </w:rPr>
  </w:style>
  <w:style w:type="paragraph" w:styleId="ListParagraph">
    <w:name w:val="List Paragraph"/>
    <w:basedOn w:val="Normal"/>
    <w:uiPriority w:val="99"/>
    <w:qFormat/>
    <w:rsid w:val="00FE43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B0BEB61711916411FFC6FD09547BAC5778422D52292425239EAADE80024B7C3C75868FBEB5EC3D7F90BF0B7BdCg3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7B0BEB61711916411FFC6FD09547BAC57794A2753292425239EAADE80024B7C2E75DE84B6B4F9682FCAE8067BC905BAC91D6D2AE0d9g1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</TotalTime>
  <Pages>2</Pages>
  <Words>351</Words>
  <Characters>2004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2020-08-05T05:27:00Z</cp:lastPrinted>
  <dcterms:created xsi:type="dcterms:W3CDTF">2020-08-05T03:58:00Z</dcterms:created>
  <dcterms:modified xsi:type="dcterms:W3CDTF">2020-08-19T03:26:00Z</dcterms:modified>
</cp:coreProperties>
</file>